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7C0EDB56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C55E0B">
        <w:rPr>
          <w:rFonts w:ascii="Corbel" w:hAnsi="Corbel"/>
          <w:i/>
          <w:smallCaps/>
          <w:sz w:val="24"/>
          <w:szCs w:val="24"/>
        </w:rPr>
        <w:t>5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C55E0B">
        <w:rPr>
          <w:rFonts w:ascii="Corbel" w:hAnsi="Corbel"/>
          <w:i/>
          <w:smallCaps/>
          <w:sz w:val="24"/>
          <w:szCs w:val="24"/>
        </w:rPr>
        <w:t>8</w:t>
      </w:r>
    </w:p>
    <w:p w14:paraId="6419B417" w14:textId="7C5D5AF8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C55E0B">
        <w:rPr>
          <w:rFonts w:ascii="Corbel" w:hAnsi="Corbel"/>
          <w:sz w:val="20"/>
          <w:szCs w:val="20"/>
        </w:rPr>
        <w:t>7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C55E0B">
        <w:rPr>
          <w:rFonts w:ascii="Corbel" w:hAnsi="Corbel"/>
          <w:sz w:val="20"/>
          <w:szCs w:val="20"/>
        </w:rPr>
        <w:t>8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11E1D021" w:rsidR="0085747A" w:rsidRPr="00572060" w:rsidRDefault="000C3158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76DEFD0B" w:rsidR="00015B8F" w:rsidRPr="00572060" w:rsidRDefault="000C3158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przedmiotu  (z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7B074F7D" w:rsidR="0085747A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</w:t>
            </w:r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56A78781" w:rsidR="00C61DC5" w:rsidRPr="00572060" w:rsidRDefault="000C3158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Szczypa P. (red.), Podstawy rachunkowości: od teorii do praktyki.  Wyd. 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>Strojek-Filus M., Maruszewska E. W., Rachunkowość finansowa: wprowadzenie: teoria, przykłady, zadania, Wydawnictwo Poltext,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C315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6CB7"/>
    <w:rsid w:val="00C324C1"/>
    <w:rsid w:val="00C36992"/>
    <w:rsid w:val="00C553F5"/>
    <w:rsid w:val="00C55E0B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D93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42</TotalTime>
  <Pages>4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6</cp:revision>
  <cp:lastPrinted>2018-01-27T09:13:00Z</cp:lastPrinted>
  <dcterms:created xsi:type="dcterms:W3CDTF">2026-04-14T08:32:00Z</dcterms:created>
  <dcterms:modified xsi:type="dcterms:W3CDTF">2026-04-14T09:08:00Z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